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B92B7" w14:textId="2F2A43FE" w:rsidR="006B2F86" w:rsidRDefault="008A37FA" w:rsidP="00E71FC3">
      <w:pPr>
        <w:pStyle w:val="NoSpacing"/>
      </w:pPr>
      <w:r>
        <w:rPr>
          <w:u w:val="single"/>
        </w:rPr>
        <w:t>John JAKSON</w:t>
      </w:r>
      <w:r>
        <w:t xml:space="preserve">  </w:t>
      </w:r>
      <w:proofErr w:type="gramStart"/>
      <w:r>
        <w:t xml:space="preserve">   (</w:t>
      </w:r>
      <w:proofErr w:type="gramEnd"/>
      <w:r>
        <w:t>d.1481)</w:t>
      </w:r>
    </w:p>
    <w:p w14:paraId="037F458A" w14:textId="20DCFCC3" w:rsidR="008A37FA" w:rsidRDefault="008A37FA" w:rsidP="00E71FC3">
      <w:pPr>
        <w:pStyle w:val="NoSpacing"/>
      </w:pPr>
      <w:r>
        <w:t>of York. Vintner.</w:t>
      </w:r>
    </w:p>
    <w:p w14:paraId="58D98833" w14:textId="2C4AF1AF" w:rsidR="008A37FA" w:rsidRDefault="008A37FA" w:rsidP="00E71FC3">
      <w:pPr>
        <w:pStyle w:val="NoSpacing"/>
      </w:pPr>
    </w:p>
    <w:p w14:paraId="5226824B" w14:textId="2A61482C" w:rsidR="008A37FA" w:rsidRDefault="008A37FA" w:rsidP="00E71FC3">
      <w:pPr>
        <w:pStyle w:val="NoSpacing"/>
      </w:pPr>
    </w:p>
    <w:p w14:paraId="711A7A0D" w14:textId="40797C8A" w:rsidR="008A37FA" w:rsidRDefault="008A37FA" w:rsidP="00E71FC3">
      <w:pPr>
        <w:pStyle w:val="NoSpacing"/>
      </w:pPr>
      <w:r>
        <w:t>12 Mar.1481</w:t>
      </w:r>
      <w:r>
        <w:tab/>
        <w:t>Administration of his lands and possessions was granted.  (W.Y.R. p.93)</w:t>
      </w:r>
    </w:p>
    <w:p w14:paraId="0FAB93FA" w14:textId="44588921" w:rsidR="008A37FA" w:rsidRDefault="008A37FA" w:rsidP="00E71FC3">
      <w:pPr>
        <w:pStyle w:val="NoSpacing"/>
      </w:pPr>
    </w:p>
    <w:p w14:paraId="13919061" w14:textId="525CA776" w:rsidR="008A37FA" w:rsidRDefault="008A37FA" w:rsidP="00E71FC3">
      <w:pPr>
        <w:pStyle w:val="NoSpacing"/>
      </w:pPr>
    </w:p>
    <w:p w14:paraId="47914BFC" w14:textId="4E59D1DC" w:rsidR="008A37FA" w:rsidRPr="008A37FA" w:rsidRDefault="008A37FA" w:rsidP="00E71FC3">
      <w:pPr>
        <w:pStyle w:val="NoSpacing"/>
      </w:pPr>
      <w:r>
        <w:t>17 January 2019</w:t>
      </w:r>
      <w:bookmarkStart w:id="0" w:name="_GoBack"/>
      <w:bookmarkEnd w:id="0"/>
    </w:p>
    <w:sectPr w:rsidR="008A37FA" w:rsidRPr="008A37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FE6E2" w14:textId="77777777" w:rsidR="008A37FA" w:rsidRDefault="008A37FA" w:rsidP="00E71FC3">
      <w:pPr>
        <w:spacing w:after="0" w:line="240" w:lineRule="auto"/>
      </w:pPr>
      <w:r>
        <w:separator/>
      </w:r>
    </w:p>
  </w:endnote>
  <w:endnote w:type="continuationSeparator" w:id="0">
    <w:p w14:paraId="09291D32" w14:textId="77777777" w:rsidR="008A37FA" w:rsidRDefault="008A37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CB3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83F4F" w14:textId="77777777" w:rsidR="008A37FA" w:rsidRDefault="008A37FA" w:rsidP="00E71FC3">
      <w:pPr>
        <w:spacing w:after="0" w:line="240" w:lineRule="auto"/>
      </w:pPr>
      <w:r>
        <w:separator/>
      </w:r>
    </w:p>
  </w:footnote>
  <w:footnote w:type="continuationSeparator" w:id="0">
    <w:p w14:paraId="3D764214" w14:textId="77777777" w:rsidR="008A37FA" w:rsidRDefault="008A37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7FA"/>
    <w:rsid w:val="001A7C09"/>
    <w:rsid w:val="00577BD5"/>
    <w:rsid w:val="00656CBA"/>
    <w:rsid w:val="006A1F77"/>
    <w:rsid w:val="00733BE7"/>
    <w:rsid w:val="008A37F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0FA66"/>
  <w15:chartTrackingRefBased/>
  <w15:docId w15:val="{1DFC4BE2-963F-4181-9F57-6CC659B4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2019-01-17T22:25:00Z</dcterms:created>
  <dcterms:modified xsi:type="dcterms:W3CDTF">2019-01-17T22:26:00Z</dcterms:modified>
</cp:coreProperties>
</file>